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555CB" w14:textId="77777777" w:rsidR="0053385D" w:rsidRDefault="0053385D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RYLEY</w:t>
      </w:r>
      <w:r>
        <w:rPr>
          <w:rFonts w:ascii="Times New Roman" w:hAnsi="Times New Roman" w:cs="Times New Roman"/>
        </w:rPr>
        <w:t xml:space="preserve">     (fl.1484)</w:t>
      </w:r>
    </w:p>
    <w:p w14:paraId="7A2929F4" w14:textId="77777777" w:rsidR="0053385D" w:rsidRDefault="0053385D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Mathon, Worcestershire. Husbandman.</w:t>
      </w:r>
    </w:p>
    <w:p w14:paraId="183B7459" w14:textId="77777777" w:rsidR="0053385D" w:rsidRDefault="0053385D" w:rsidP="0053385D">
      <w:pPr>
        <w:rPr>
          <w:rFonts w:ascii="Times New Roman" w:hAnsi="Times New Roman" w:cs="Times New Roman"/>
        </w:rPr>
      </w:pPr>
    </w:p>
    <w:p w14:paraId="3BEB33CD" w14:textId="1E1CE454" w:rsidR="0053385D" w:rsidRDefault="0053385D" w:rsidP="0053385D">
      <w:pPr>
        <w:rPr>
          <w:rFonts w:ascii="Times New Roman" w:hAnsi="Times New Roman" w:cs="Times New Roman"/>
        </w:rPr>
      </w:pPr>
    </w:p>
    <w:p w14:paraId="4D0FB5D9" w14:textId="77777777" w:rsidR="00982003" w:rsidRDefault="00982003" w:rsidP="00982003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John Keyse of Mathon, Worcestershire(q.v.), brought a plaint of debt and</w:t>
      </w:r>
    </w:p>
    <w:p w14:paraId="6EC02450" w14:textId="77777777" w:rsidR="00982003" w:rsidRDefault="00982003" w:rsidP="00982003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detinue against him, John Hartland of Cullwall, Hertfordshire(q.v.) and </w:t>
      </w:r>
    </w:p>
    <w:p w14:paraId="5C3E1323" w14:textId="77777777" w:rsidR="00982003" w:rsidRDefault="00982003" w:rsidP="00982003">
      <w:pPr>
        <w:pStyle w:val="NoSpacing"/>
        <w:ind w:left="720" w:firstLine="720"/>
        <w:rPr>
          <w:rFonts w:eastAsia="Calibri"/>
        </w:rPr>
      </w:pPr>
      <w:r>
        <w:rPr>
          <w:rFonts w:eastAsia="Calibri"/>
        </w:rPr>
        <w:t>Thomas Hyde of Mathon(q.v.).</w:t>
      </w:r>
    </w:p>
    <w:p w14:paraId="5570378B" w14:textId="3827CB70" w:rsidR="00982003" w:rsidRPr="00982003" w:rsidRDefault="00982003" w:rsidP="00982003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492F2586" w14:textId="77777777" w:rsidR="0053385D" w:rsidRDefault="0053385D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Keyse of Mathon, Worcestershire(q.v.), brought a plaint of debt against</w:t>
      </w:r>
    </w:p>
    <w:p w14:paraId="30BF6EA8" w14:textId="77777777" w:rsidR="0053385D" w:rsidRDefault="0053385D" w:rsidP="0053385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him, John Hartlond of Colwall, Herefordshire(q.v.) and Thomas Hyde of Mathon(q.v.).</w:t>
      </w:r>
    </w:p>
    <w:p w14:paraId="3B04E8DD" w14:textId="77777777" w:rsidR="0053385D" w:rsidRDefault="0053385D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36ADE3" w14:textId="77777777" w:rsidR="00A57793" w:rsidRDefault="00A57793" w:rsidP="00A57793">
      <w:pPr>
        <w:pStyle w:val="NoSpacing"/>
      </w:pPr>
      <w:r>
        <w:t>16 Nov.1485</w:t>
      </w:r>
      <w:r>
        <w:tab/>
        <w:t>He was pardoned outlawry for not appearing to answer John Keyse</w:t>
      </w:r>
    </w:p>
    <w:p w14:paraId="64B9E6CE" w14:textId="5EADC9E7" w:rsidR="00A57793" w:rsidRDefault="00A57793" w:rsidP="00A57793">
      <w:pPr>
        <w:pStyle w:val="NoSpacing"/>
      </w:pPr>
      <w:r>
        <w:tab/>
      </w:r>
      <w:r>
        <w:tab/>
        <w:t>of Matho</w:t>
      </w:r>
      <w:r>
        <w:t>n</w:t>
      </w:r>
      <w:r>
        <w:t>(q.v.) touching a plea that he rrender to him a bond.</w:t>
      </w:r>
    </w:p>
    <w:p w14:paraId="4AD86B17" w14:textId="77777777" w:rsidR="00A57793" w:rsidRDefault="00A57793" w:rsidP="00A57793">
      <w:pPr>
        <w:pStyle w:val="NoSpacing"/>
      </w:pPr>
      <w:r>
        <w:tab/>
      </w:r>
      <w:r>
        <w:tab/>
        <w:t>(C.P.R. 1485-94 p.1)</w:t>
      </w:r>
    </w:p>
    <w:p w14:paraId="165C9116" w14:textId="77777777" w:rsidR="00A57793" w:rsidRDefault="00A57793" w:rsidP="0053385D">
      <w:pPr>
        <w:rPr>
          <w:rFonts w:ascii="Times New Roman" w:hAnsi="Times New Roman" w:cs="Times New Roman"/>
        </w:rPr>
      </w:pPr>
    </w:p>
    <w:p w14:paraId="5209BDD1" w14:textId="05ADD843" w:rsidR="0053385D" w:rsidRDefault="0053385D" w:rsidP="0053385D">
      <w:pPr>
        <w:rPr>
          <w:rFonts w:ascii="Times New Roman" w:hAnsi="Times New Roman" w:cs="Times New Roman"/>
        </w:rPr>
      </w:pPr>
    </w:p>
    <w:p w14:paraId="4944BBBF" w14:textId="57145C81" w:rsidR="00982003" w:rsidRDefault="00982003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March 2022</w:t>
      </w:r>
    </w:p>
    <w:p w14:paraId="48E37F8E" w14:textId="3D25938A" w:rsidR="00A57793" w:rsidRDefault="00A57793" w:rsidP="005338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December 2025</w:t>
      </w:r>
    </w:p>
    <w:p w14:paraId="5AC3DA3C" w14:textId="77777777" w:rsidR="00F70910" w:rsidRPr="00E71FC3" w:rsidRDefault="00F70910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09" w14:textId="77777777" w:rsidR="00F70910" w:rsidRDefault="00F70910" w:rsidP="00E71FC3">
      <w:r>
        <w:separator/>
      </w:r>
    </w:p>
  </w:endnote>
  <w:endnote w:type="continuationSeparator" w:id="0">
    <w:p w14:paraId="7BF3B129" w14:textId="77777777" w:rsidR="00F70910" w:rsidRDefault="00F709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C6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E8A4" w14:textId="77777777" w:rsidR="00F70910" w:rsidRDefault="00F70910" w:rsidP="00E71FC3">
      <w:r>
        <w:separator/>
      </w:r>
    </w:p>
  </w:footnote>
  <w:footnote w:type="continuationSeparator" w:id="0">
    <w:p w14:paraId="4F1834F2" w14:textId="77777777" w:rsidR="00F70910" w:rsidRDefault="00F709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85D"/>
    <w:rsid w:val="001A7C09"/>
    <w:rsid w:val="0053385D"/>
    <w:rsid w:val="00577BD5"/>
    <w:rsid w:val="00656CBA"/>
    <w:rsid w:val="006A1F77"/>
    <w:rsid w:val="00733BE7"/>
    <w:rsid w:val="00982003"/>
    <w:rsid w:val="009C2D51"/>
    <w:rsid w:val="00A57793"/>
    <w:rsid w:val="00AB52E8"/>
    <w:rsid w:val="00B16D3F"/>
    <w:rsid w:val="00BB41AC"/>
    <w:rsid w:val="00E71FC3"/>
    <w:rsid w:val="00EF4813"/>
    <w:rsid w:val="00F7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8F434"/>
  <w15:chartTrackingRefBased/>
  <w15:docId w15:val="{D1055813-B815-4485-A00B-BE43C7A0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8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338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114</Words>
  <Characters>776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2018-03-07T21:31:00Z</dcterms:created>
  <dcterms:modified xsi:type="dcterms:W3CDTF">2025-12-27T09:10:00Z</dcterms:modified>
</cp:coreProperties>
</file>